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5DD22443" w:rsidR="00C44B8B" w:rsidRPr="0052681C" w:rsidRDefault="003C062C" w:rsidP="00CD75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071C52">
              <w:rPr>
                <w:b/>
                <w:sz w:val="26"/>
                <w:szCs w:val="26"/>
              </w:rPr>
              <w:t>19</w:t>
            </w:r>
            <w:bookmarkStart w:id="0" w:name="_GoBack"/>
            <w:bookmarkEnd w:id="0"/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3D58A877" w:rsidR="00C44B8B" w:rsidRPr="0052681C" w:rsidRDefault="003C062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3C062C">
              <w:rPr>
                <w:b/>
                <w:sz w:val="26"/>
                <w:szCs w:val="26"/>
                <w:lang w:val="en-US"/>
              </w:rPr>
              <w:t>2298648</w:t>
            </w:r>
          </w:p>
        </w:tc>
      </w:tr>
    </w:tbl>
    <w:p w14:paraId="258DFAD1" w14:textId="77777777" w:rsidR="00E73558" w:rsidRDefault="00E73558" w:rsidP="00E7355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2DBEF14" w14:textId="77777777" w:rsidR="00E73558" w:rsidRPr="00CF1FB0" w:rsidRDefault="00E73558" w:rsidP="00E7355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5A6FB339" w14:textId="77777777" w:rsidR="00E73558" w:rsidRPr="00CF1FB0" w:rsidRDefault="00E73558" w:rsidP="00E7355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583268F5" w14:textId="0A3B6D33" w:rsidR="00C44B8B" w:rsidRPr="0052681C" w:rsidRDefault="00E73558" w:rsidP="00E73558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1E2A713B" w:rsidR="00612811" w:rsidRPr="00162990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D667F4">
        <w:rPr>
          <w:b/>
          <w:sz w:val="26"/>
          <w:szCs w:val="26"/>
        </w:rPr>
        <w:t xml:space="preserve">арматуры </w:t>
      </w:r>
      <w:proofErr w:type="gramStart"/>
      <w:r w:rsidR="00D667F4">
        <w:rPr>
          <w:b/>
          <w:sz w:val="26"/>
          <w:szCs w:val="26"/>
        </w:rPr>
        <w:t>к</w:t>
      </w:r>
      <w:proofErr w:type="gramEnd"/>
      <w:r w:rsidR="00D667F4">
        <w:rPr>
          <w:b/>
          <w:sz w:val="26"/>
          <w:szCs w:val="26"/>
        </w:rPr>
        <w:t xml:space="preserve"> СИП</w:t>
      </w:r>
      <w:r w:rsidR="00D73E6B">
        <w:rPr>
          <w:b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3C062C" w:rsidRPr="003C062C">
        <w:rPr>
          <w:b/>
          <w:sz w:val="26"/>
          <w:szCs w:val="26"/>
          <w:lang w:val="en-US"/>
        </w:rPr>
        <w:t>CPTA</w:t>
      </w:r>
      <w:r w:rsidR="003C062C" w:rsidRPr="00C12BC9">
        <w:rPr>
          <w:b/>
          <w:sz w:val="26"/>
          <w:szCs w:val="26"/>
        </w:rPr>
        <w:t xml:space="preserve"> </w:t>
      </w:r>
      <w:r w:rsidR="003C062C" w:rsidRPr="003C062C">
        <w:rPr>
          <w:b/>
          <w:sz w:val="26"/>
          <w:szCs w:val="26"/>
          <w:lang w:val="en-US"/>
        </w:rPr>
        <w:t>R</w:t>
      </w:r>
      <w:r w:rsidR="003C062C" w:rsidRPr="00C12BC9">
        <w:rPr>
          <w:b/>
          <w:sz w:val="26"/>
          <w:szCs w:val="26"/>
        </w:rPr>
        <w:t xml:space="preserve"> 70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162990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044F68B" w14:textId="77777777" w:rsidR="00A270B1" w:rsidRDefault="00A270B1" w:rsidP="00A270B1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8CDE4C3" w14:textId="77777777" w:rsidR="00C12BC9" w:rsidRDefault="00C12BC9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3DCDFCC8" w14:textId="195494A8" w:rsidR="00C12BC9" w:rsidRDefault="00C12BC9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CD7B331" wp14:editId="5A02478D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04C54" w14:textId="080DD938" w:rsidR="00A270B1" w:rsidRDefault="00A270B1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3F4696EC" w14:textId="77777777" w:rsidR="00A270B1" w:rsidRPr="00610D22" w:rsidRDefault="00A270B1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0"/>
        <w:gridCol w:w="1537"/>
        <w:gridCol w:w="742"/>
        <w:gridCol w:w="755"/>
        <w:gridCol w:w="755"/>
        <w:gridCol w:w="1093"/>
        <w:gridCol w:w="1049"/>
      </w:tblGrid>
      <w:tr w:rsidR="00A270B1" w:rsidRPr="00C12BC9" w14:paraId="54BBD19B" w14:textId="77777777" w:rsidTr="00A270B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0490BA45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 xml:space="preserve">Сечение, </w:t>
            </w:r>
            <w:proofErr w:type="gramStart"/>
            <w:r w:rsidRPr="00C12BC9">
              <w:rPr>
                <w:bCs/>
                <w:sz w:val="24"/>
                <w:szCs w:val="24"/>
              </w:rPr>
              <w:t>мм</w:t>
            </w:r>
            <w:proofErr w:type="gramEnd"/>
            <w:r w:rsidRPr="00C12BC9">
              <w:rPr>
                <w:bCs/>
                <w:sz w:val="24"/>
                <w:szCs w:val="24"/>
              </w:rPr>
              <w:t>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1414042D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  <w:tc>
          <w:tcPr>
            <w:tcW w:w="0" w:type="auto"/>
            <w:vAlign w:val="center"/>
            <w:hideMark/>
          </w:tcPr>
          <w:p w14:paraId="5E4577F0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 xml:space="preserve">Масса, </w:t>
            </w:r>
            <w:proofErr w:type="gramStart"/>
            <w:r w:rsidRPr="00C12BC9">
              <w:rPr>
                <w:bCs/>
                <w:sz w:val="24"/>
                <w:szCs w:val="24"/>
              </w:rPr>
              <w:t>г</w:t>
            </w:r>
            <w:proofErr w:type="gramEnd"/>
          </w:p>
        </w:tc>
      </w:tr>
      <w:tr w:rsidR="00A270B1" w:rsidRPr="00C12BC9" w14:paraId="417C49FA" w14:textId="77777777" w:rsidTr="00A270B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58DEAD71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CPTA R 70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71B09D04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70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A270B1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CF2754D" w14:textId="30637364" w:rsidR="00A270B1" w:rsidRPr="00C12BC9" w:rsidRDefault="00A270B1" w:rsidP="00E73558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>9</w:t>
            </w:r>
            <w:r w:rsidR="00E73558">
              <w:rPr>
                <w:sz w:val="24"/>
                <w:szCs w:val="24"/>
              </w:rPr>
              <w:t>8</w:t>
            </w:r>
            <w:r w:rsidRPr="00C12BC9"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55C808D" w14:textId="5BF239D8" w:rsidR="00A270B1" w:rsidRPr="00C12BC9" w:rsidRDefault="00A270B1" w:rsidP="007A39FE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44</w:t>
            </w:r>
            <w:r w:rsidRPr="00C12BC9"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0253BF13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1D5DCCB" w14:textId="77777777" w:rsidR="00A61E45" w:rsidRDefault="00A61E45" w:rsidP="00A61E45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4844DFC" w14:textId="77777777" w:rsidR="00A61E45" w:rsidRPr="00612811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2B09F27" w14:textId="77777777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D67682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8D1CD1" w14:textId="77777777" w:rsidR="00A61E45" w:rsidRPr="0026458C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972B42" w14:textId="77777777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C6358B1" w14:textId="724E99CB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D554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</w:t>
      </w:r>
      <w:r w:rsidR="00E73558">
        <w:rPr>
          <w:sz w:val="24"/>
          <w:szCs w:val="24"/>
        </w:rPr>
        <w:t xml:space="preserve"> 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4E76B6" w14:textId="51D47485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D554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F2CFA0F" w14:textId="7A43BF02" w:rsidR="00A61E45" w:rsidRPr="004C22DB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D554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81F867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4235113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9EA0E95" w14:textId="7689AC2F" w:rsidR="00A61E45" w:rsidRPr="009E2E20" w:rsidRDefault="00A61E45" w:rsidP="00A61E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D554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</w:t>
      </w:r>
      <w:r w:rsidR="00E73558">
        <w:rPr>
          <w:sz w:val="24"/>
          <w:szCs w:val="24"/>
        </w:rPr>
        <w:t xml:space="preserve"> 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33E4B50" w14:textId="77777777" w:rsidR="00A61E45" w:rsidRPr="00FB7AEF" w:rsidRDefault="00A61E45" w:rsidP="00A61E45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A623B36" w14:textId="42065D4A" w:rsidR="00A270B1" w:rsidRDefault="00A61E45" w:rsidP="00A270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270B1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30B1A80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C04722B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19CDB60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998C02E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4115112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75FE765" w14:textId="77777777" w:rsidR="000D5542" w:rsidRPr="004F2F5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F47D6C0" w14:textId="653CEEF2" w:rsidR="000D5542" w:rsidRPr="00DE1E02" w:rsidRDefault="000D5542" w:rsidP="000D554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EE28BE1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41D0363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17E633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7E70852" w14:textId="77777777" w:rsidR="00A61E45" w:rsidRPr="00612811" w:rsidRDefault="00A61E45" w:rsidP="00A61E45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5370ACE" w14:textId="77777777" w:rsidR="00A61E45" w:rsidRDefault="00A61E45" w:rsidP="00A61E4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BA65295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6BAFE7C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EC1CB83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BA95327" w14:textId="77777777" w:rsidR="00A61E45" w:rsidRPr="00DE1E02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59E7F507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B0031B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573FC6D" w14:textId="77777777" w:rsidR="00A61E45" w:rsidRPr="00DE1E02" w:rsidRDefault="00A61E45" w:rsidP="00A61E4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6DA79E5D" w14:textId="77777777" w:rsidR="00A61E45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733B89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9BFEA63" w14:textId="77777777" w:rsidR="00A61E45" w:rsidRPr="00DE1E02" w:rsidRDefault="00A61E45" w:rsidP="00A61E4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28F95DB" w14:textId="77777777" w:rsidR="00A61E45" w:rsidRPr="00612811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74CDC0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105F466" w14:textId="77777777" w:rsidR="00A61E45" w:rsidRPr="00530F83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C7DC8FE" w14:textId="77777777" w:rsidR="00A61E45" w:rsidRPr="00A74D8D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0948D3F" w14:textId="77777777" w:rsidR="00A61E45" w:rsidRPr="00A74D8D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FB5C9D" w14:textId="77777777" w:rsidR="00A61E45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F1CCBC1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EC160FD" w14:textId="77777777" w:rsidR="00A61E45" w:rsidRPr="00530F83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BB29463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lastRenderedPageBreak/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1CF388F0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5D9130A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3BC34C9" w14:textId="77777777" w:rsidR="00A61E45" w:rsidRPr="00530F83" w:rsidRDefault="00A61E45" w:rsidP="00A61E4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641C7CD" w14:textId="77777777" w:rsidR="00A61E45" w:rsidRPr="00F64478" w:rsidRDefault="00A61E45" w:rsidP="00A61E4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49AF9EF" w14:textId="77777777" w:rsidR="00A61E45" w:rsidRDefault="00A61E45" w:rsidP="00A61E4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732655" w14:textId="77777777" w:rsidR="00A61E45" w:rsidRPr="00BB6EA4" w:rsidRDefault="00A61E45" w:rsidP="00A61E4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49262EC" w14:textId="1A9F7A1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D5542">
        <w:rPr>
          <w:szCs w:val="24"/>
        </w:rPr>
        <w:t>ПАО</w:t>
      </w:r>
      <w:r w:rsidRPr="00612811">
        <w:rPr>
          <w:szCs w:val="24"/>
        </w:rPr>
        <w:t xml:space="preserve"> «МРСК Центра</w:t>
      </w:r>
      <w:r w:rsidR="00E73558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EE9BB9E" w14:textId="77777777" w:rsidR="00A61E45" w:rsidRDefault="00A61E45" w:rsidP="00A61E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17CF8BF8" w14:textId="77777777" w:rsidR="00A61E45" w:rsidRDefault="00A61E45" w:rsidP="00A61E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396E68" w14:textId="77777777" w:rsidR="00A61E45" w:rsidRDefault="00A61E45" w:rsidP="00A61E45">
      <w:pPr>
        <w:rPr>
          <w:sz w:val="26"/>
          <w:szCs w:val="26"/>
        </w:rPr>
      </w:pPr>
    </w:p>
    <w:p w14:paraId="064D3FEF" w14:textId="77777777" w:rsidR="00A61E45" w:rsidRDefault="00A61E45" w:rsidP="00A61E45">
      <w:pPr>
        <w:rPr>
          <w:sz w:val="26"/>
          <w:szCs w:val="26"/>
        </w:rPr>
      </w:pPr>
    </w:p>
    <w:p w14:paraId="098C42F7" w14:textId="77777777" w:rsidR="00E73558" w:rsidRDefault="00E73558" w:rsidP="00E7355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64F1B76C" w14:textId="77777777" w:rsidR="00E73558" w:rsidRDefault="00E73558" w:rsidP="00E7355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2816A532" w14:textId="77777777" w:rsidR="00E73558" w:rsidRDefault="00E73558" w:rsidP="00E7355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07CC256A" w14:textId="77777777" w:rsidR="00E73558" w:rsidRDefault="00E73558" w:rsidP="00E73558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3DC41A77" w14:textId="77777777" w:rsidR="00E73558" w:rsidRPr="00612811" w:rsidRDefault="00E73558" w:rsidP="00E73558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4EC013E7" w14:textId="77777777" w:rsidR="00A61E45" w:rsidRPr="00612811" w:rsidRDefault="00A61E45" w:rsidP="00A61E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A61E45" w:rsidRDefault="008A5CA5" w:rsidP="00A61E45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A61E45" w:rsidSect="006A3C68">
      <w:headerReference w:type="even" r:id="rId15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37366" w14:textId="77777777" w:rsidR="00BE001E" w:rsidRDefault="00BE001E">
      <w:r>
        <w:separator/>
      </w:r>
    </w:p>
  </w:endnote>
  <w:endnote w:type="continuationSeparator" w:id="0">
    <w:p w14:paraId="79553AFC" w14:textId="77777777" w:rsidR="00BE001E" w:rsidRDefault="00BE0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46864" w14:textId="77777777" w:rsidR="00BE001E" w:rsidRDefault="00BE001E">
      <w:r>
        <w:separator/>
      </w:r>
    </w:p>
  </w:footnote>
  <w:footnote w:type="continuationSeparator" w:id="0">
    <w:p w14:paraId="7DE1E330" w14:textId="77777777" w:rsidR="00BE001E" w:rsidRDefault="00BE0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1C52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554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5C3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99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95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9BF"/>
    <w:rsid w:val="007A2954"/>
    <w:rsid w:val="007A29DD"/>
    <w:rsid w:val="007A3472"/>
    <w:rsid w:val="007A39FE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C75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0B1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674"/>
    <w:rsid w:val="00A61E45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1A07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E3C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AF0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01E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ABB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528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3B1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F4"/>
    <w:rsid w:val="00D67BCA"/>
    <w:rsid w:val="00D70BD4"/>
    <w:rsid w:val="00D7144D"/>
    <w:rsid w:val="00D71778"/>
    <w:rsid w:val="00D71A29"/>
    <w:rsid w:val="00D728D9"/>
    <w:rsid w:val="00D7328A"/>
    <w:rsid w:val="00D73CA5"/>
    <w:rsid w:val="00D73E6B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3558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9E6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ACD85-82B1-49CE-87CC-338184DF0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F9E6CE-501C-4466-9924-ECBCBF4DA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4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Шумилова Юлия Викторовна</cp:lastModifiedBy>
  <cp:revision>5</cp:revision>
  <cp:lastPrinted>2010-09-30T14:29:00Z</cp:lastPrinted>
  <dcterms:created xsi:type="dcterms:W3CDTF">2016-10-04T08:11:00Z</dcterms:created>
  <dcterms:modified xsi:type="dcterms:W3CDTF">2020-04-15T08:59:00Z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